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256"/>
        <w:gridCol w:w="1984"/>
      </w:tblGrid>
      <w:tr w:rsidR="009E1656" w:rsidRPr="00F45CAD" w14:paraId="63595300" w14:textId="77777777" w:rsidTr="00E44F6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6890376" w14:textId="77777777" w:rsidR="009E1656" w:rsidRPr="00F45CAD" w:rsidRDefault="009E1656" w:rsidP="009E1656">
            <w:pPr>
              <w:jc w:val="both"/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156A088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6447B6A" w14:textId="77777777" w:rsidTr="00E44F6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D21FC8" w14:textId="77777777" w:rsidR="009E1656" w:rsidRPr="00F45CAD" w:rsidRDefault="009E1656" w:rsidP="009E1656">
            <w:pPr>
              <w:jc w:val="both"/>
            </w:pPr>
          </w:p>
        </w:tc>
        <w:tc>
          <w:tcPr>
            <w:tcW w:w="22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1A345E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57C59A" w14:textId="4FC0E9D5" w:rsidR="009E1656" w:rsidRPr="00F45CAD" w:rsidRDefault="00E44F62" w:rsidP="009E1656">
            <w:pPr>
              <w:jc w:val="both"/>
            </w:pPr>
            <w:r>
              <w:t>Maßnahmennummer</w:t>
            </w:r>
          </w:p>
        </w:tc>
      </w:tr>
      <w:tr w:rsidR="00E44F62" w:rsidRPr="00F45CAD" w14:paraId="789CD430" w14:textId="77777777" w:rsidTr="00E44F6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3F5C83" w14:textId="77777777" w:rsidR="00E44F62" w:rsidRPr="00F45CAD" w:rsidRDefault="00E44F62" w:rsidP="00E44F62">
            <w:pPr>
              <w:jc w:val="both"/>
            </w:pPr>
          </w:p>
        </w:tc>
        <w:tc>
          <w:tcPr>
            <w:tcW w:w="22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id w:val="1635829175"/>
              <w:placeholder>
                <w:docPart w:val="6BEA25EA92704A5AAFEF08AF112FD37F"/>
              </w:placeholder>
            </w:sdtPr>
            <w:sdtEndPr/>
            <w:sdtContent>
              <w:p w14:paraId="35CCE09D" w14:textId="22B6E0FA" w:rsidR="00E44F62" w:rsidRPr="00867ECF" w:rsidRDefault="00F92149" w:rsidP="000B503C">
                <w:pPr>
                  <w:jc w:val="both"/>
                  <w:rPr>
                    <w:b/>
                    <w:bCs/>
                  </w:rPr>
                </w:pPr>
                <w:r>
                  <w:t>2026-VOB-008</w:t>
                </w:r>
              </w:p>
              <w:bookmarkStart w:id="0" w:name="_GoBack" w:displacedByCustomXml="next"/>
              <w:bookmarkEnd w:id="0" w:displacedByCustomXml="next"/>
            </w:sdtContent>
          </w:sdt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id w:val="-699857176"/>
              <w:placeholder>
                <w:docPart w:val="66E76E9763DD497D9DAC15AB2EA422F0"/>
              </w:placeholder>
              <w:showingPlcHdr/>
            </w:sdtPr>
            <w:sdtEndPr/>
            <w:sdtContent>
              <w:p w14:paraId="0FD1A468" w14:textId="06E83110" w:rsidR="00E44F62" w:rsidRPr="00F45CAD" w:rsidRDefault="00CF7655" w:rsidP="00E44F62"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E44F62" w:rsidRPr="00F45CAD" w14:paraId="2470153A" w14:textId="77777777" w:rsidTr="00E44F6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852E4C" w14:textId="77777777" w:rsidR="00E44F62" w:rsidRPr="00F45CAD" w:rsidRDefault="00E44F62" w:rsidP="00E44F62">
            <w:pPr>
              <w:jc w:val="both"/>
            </w:pPr>
            <w:r w:rsidRPr="00F45CAD">
              <w:t>Baumaßnahme</w:t>
            </w:r>
          </w:p>
        </w:tc>
        <w:tc>
          <w:tcPr>
            <w:tcW w:w="4240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4DF300" w14:textId="77777777" w:rsidR="00E44F62" w:rsidRPr="00F45CAD" w:rsidRDefault="00E44F62" w:rsidP="00E44F62">
            <w:pPr>
              <w:jc w:val="both"/>
            </w:pPr>
          </w:p>
        </w:tc>
      </w:tr>
      <w:tr w:rsidR="00E44F62" w:rsidRPr="00F45CAD" w14:paraId="28E3F3A2" w14:textId="77777777" w:rsidTr="00E44F62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-1391641116"/>
              <w:placeholder>
                <w:docPart w:val="DA358787CBFF41C982EFFAD1B782C5C1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97374425"/>
                  <w:placeholder>
                    <w:docPart w:val="128C4B94ACAB4893B029CE657D2012FB"/>
                  </w:placeholder>
                  <w:showingPlcHdr/>
                </w:sdtPr>
                <w:sdtEndPr/>
                <w:sdtContent>
                  <w:p w14:paraId="7AEB1DD2" w14:textId="10278882" w:rsidR="00E44F62" w:rsidRPr="00E44F62" w:rsidRDefault="00F92149" w:rsidP="00F92149">
                    <w:pPr>
                      <w:rPr>
                        <w:b/>
                        <w:bCs/>
                      </w:rPr>
                    </w:pPr>
                    <w:r>
                      <w:rPr>
                        <w:rStyle w:val="Platzhaltertext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E44F62" w:rsidRPr="00F45CAD" w14:paraId="2818F8C6" w14:textId="77777777" w:rsidTr="00E44F62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C064885" w14:textId="77777777" w:rsidR="00E44F62" w:rsidRPr="00F45CAD" w:rsidRDefault="00E44F62" w:rsidP="00E44F62">
            <w:pPr>
              <w:jc w:val="both"/>
            </w:pPr>
          </w:p>
        </w:tc>
      </w:tr>
      <w:tr w:rsidR="00E44F62" w:rsidRPr="00F45CAD" w14:paraId="668933B3" w14:textId="77777777" w:rsidTr="00E44F62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0C9154" w14:textId="77777777" w:rsidR="00E44F62" w:rsidRPr="00F45CAD" w:rsidRDefault="00E44F62" w:rsidP="00E44F62">
            <w:pPr>
              <w:jc w:val="both"/>
            </w:pPr>
            <w:r>
              <w:t>Leistung</w:t>
            </w:r>
          </w:p>
        </w:tc>
        <w:tc>
          <w:tcPr>
            <w:tcW w:w="4240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3035B5" w14:textId="77777777" w:rsidR="00E44F62" w:rsidRPr="00F45CAD" w:rsidRDefault="00E44F62" w:rsidP="00E44F62">
            <w:pPr>
              <w:jc w:val="both"/>
            </w:pPr>
          </w:p>
        </w:tc>
      </w:tr>
      <w:tr w:rsidR="00E44F62" w:rsidRPr="00F45CAD" w14:paraId="35EFB847" w14:textId="77777777" w:rsidTr="00E44F62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1029384296"/>
              <w:placeholder>
                <w:docPart w:val="16ECC847AD59496197D918EBD19D42A8"/>
              </w:placeholder>
            </w:sdtPr>
            <w:sdtEndPr/>
            <w:sdtContent>
              <w:p w14:paraId="389136CA" w14:textId="172B299A" w:rsidR="00E44F62" w:rsidRPr="00E44F62" w:rsidRDefault="00E44F62" w:rsidP="00F92149">
                <w:pPr>
                  <w:rPr>
                    <w:b/>
                    <w:bCs/>
                    <w:szCs w:val="20"/>
                  </w:rPr>
                </w:pPr>
                <w:r w:rsidRPr="00E44F62">
                  <w:rPr>
                    <w:b/>
                    <w:bCs/>
                  </w:rPr>
                  <w:t>[</w:t>
                </w:r>
                <w:sdt>
                  <w:sdtPr>
                    <w:rPr>
                      <w:b/>
                      <w:bCs/>
                    </w:rPr>
                    <w:id w:val="-1611810702"/>
                    <w:placeholder>
                      <w:docPart w:val="F6BC6842B32D4518A8FE12D43F00162C"/>
                    </w:placeholder>
                    <w:showingPlcHdr/>
                  </w:sdtPr>
                  <w:sdtEndPr/>
                  <w:sdtContent>
                    <w:r w:rsidR="00F92149">
                      <w:rPr>
                        <w:rStyle w:val="Platzhaltertext"/>
                      </w:rPr>
                      <w:t>Klicken oder tippen Sie hier, um Text einzugeben.</w:t>
                    </w:r>
                  </w:sdtContent>
                </w:sdt>
                <w:r w:rsidRPr="00E44F62">
                  <w:rPr>
                    <w:b/>
                    <w:bCs/>
                  </w:rPr>
                  <w:t>]</w:t>
                </w:r>
              </w:p>
            </w:sdtContent>
          </w:sdt>
        </w:tc>
      </w:tr>
    </w:tbl>
    <w:p w14:paraId="487D4DEA" w14:textId="77777777" w:rsidR="009E1656" w:rsidRDefault="009E1656" w:rsidP="009E1656">
      <w:pPr>
        <w:rPr>
          <w:rFonts w:cs="Arial"/>
          <w:szCs w:val="20"/>
        </w:rPr>
      </w:pPr>
    </w:p>
    <w:p w14:paraId="0A22E6D9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77FEC854" w14:textId="77777777" w:rsidR="009E1656" w:rsidRDefault="009E1656" w:rsidP="009E1656">
      <w:pPr>
        <w:pStyle w:val="Oben"/>
      </w:pPr>
      <w:r>
        <w:t>Ergänzung der Besonderen Vertragsbedingungen</w:t>
      </w:r>
    </w:p>
    <w:p w14:paraId="045832E2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46A4BF06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3941287D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13BB1F0D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0CA2EED2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61B0B17F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529652B7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6BF020CD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76274F02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5D0EE75A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1FCE49A1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47EB6879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2D13D2A2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6C84612C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2D90CA66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26B176CF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0127AF2E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6A78323A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3769E" w14:textId="77777777" w:rsidR="00665414" w:rsidRDefault="00665414">
      <w:r>
        <w:separator/>
      </w:r>
    </w:p>
    <w:p w14:paraId="082A2FD1" w14:textId="77777777" w:rsidR="00665414" w:rsidRDefault="00665414"/>
    <w:p w14:paraId="5579230A" w14:textId="77777777" w:rsidR="00665414" w:rsidRDefault="00665414"/>
  </w:endnote>
  <w:endnote w:type="continuationSeparator" w:id="0">
    <w:p w14:paraId="3BD47D38" w14:textId="77777777" w:rsidR="00665414" w:rsidRDefault="00665414">
      <w:r>
        <w:continuationSeparator/>
      </w:r>
    </w:p>
    <w:p w14:paraId="61D4AA67" w14:textId="77777777" w:rsidR="00665414" w:rsidRDefault="00665414"/>
    <w:p w14:paraId="369A2230" w14:textId="77777777" w:rsidR="00665414" w:rsidRDefault="00665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6711C" w14:textId="77777777" w:rsidR="00122985" w:rsidRDefault="0012298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75782E36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4348E6B2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EC721D7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8455132" wp14:editId="364899C5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86A1385" w14:textId="78C1FD49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  <w:r w:rsidR="0012298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387B83B3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9214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9214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E91B2B3" w14:textId="77777777" w:rsidR="005F7FAD" w:rsidRPr="00046C8E" w:rsidRDefault="005F7FAD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1CD81" w14:textId="77777777" w:rsidR="00122985" w:rsidRDefault="0012298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18654" w14:textId="77777777" w:rsidR="00665414" w:rsidRDefault="00665414">
      <w:r>
        <w:separator/>
      </w:r>
    </w:p>
    <w:p w14:paraId="27AB2720" w14:textId="77777777" w:rsidR="00665414" w:rsidRDefault="00665414"/>
    <w:p w14:paraId="6C08AB99" w14:textId="77777777" w:rsidR="00665414" w:rsidRDefault="00665414"/>
  </w:footnote>
  <w:footnote w:type="continuationSeparator" w:id="0">
    <w:p w14:paraId="171D9341" w14:textId="77777777" w:rsidR="00665414" w:rsidRDefault="00665414">
      <w:r>
        <w:continuationSeparator/>
      </w:r>
    </w:p>
    <w:p w14:paraId="64A6E1E7" w14:textId="77777777" w:rsidR="00665414" w:rsidRDefault="00665414"/>
    <w:p w14:paraId="71354B15" w14:textId="77777777" w:rsidR="00665414" w:rsidRDefault="006654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7EA95" w14:textId="77777777" w:rsidR="005F7FAD" w:rsidRDefault="005F7FAD"/>
  <w:p w14:paraId="4E0F257A" w14:textId="77777777" w:rsidR="005F7FAD" w:rsidRDefault="005F7F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165E7" w14:textId="77777777" w:rsidR="005F7FAD" w:rsidRDefault="005F7FAD" w:rsidP="00046C8E">
    <w:pPr>
      <w:pStyle w:val="Kopfzeile"/>
    </w:pPr>
    <w:r>
      <w:t>241</w:t>
    </w:r>
  </w:p>
  <w:p w14:paraId="159F0F0F" w14:textId="77777777" w:rsidR="005F7FAD" w:rsidRPr="00AB4B05" w:rsidRDefault="005F7FAD" w:rsidP="00AB4B05">
    <w:pPr>
      <w:pStyle w:val="UnterKopfzeile"/>
    </w:pPr>
    <w:r>
      <w:t>(Abfall)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3C8BF" w14:textId="77777777" w:rsidR="00122985" w:rsidRDefault="0012298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LW_DocType" w:val="FETAB"/>
    <w:docVar w:name="modified" w:val="1"/>
    <w:docVar w:name="Status" w:val="nein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09C0"/>
    <w:rsid w:val="00092107"/>
    <w:rsid w:val="000A1182"/>
    <w:rsid w:val="000A42AA"/>
    <w:rsid w:val="000B503C"/>
    <w:rsid w:val="001028D9"/>
    <w:rsid w:val="00106076"/>
    <w:rsid w:val="00122985"/>
    <w:rsid w:val="00127C79"/>
    <w:rsid w:val="00131B1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1F75FC"/>
    <w:rsid w:val="00216D2A"/>
    <w:rsid w:val="00224B9B"/>
    <w:rsid w:val="00226616"/>
    <w:rsid w:val="002517FD"/>
    <w:rsid w:val="00251E0D"/>
    <w:rsid w:val="00263542"/>
    <w:rsid w:val="002748DF"/>
    <w:rsid w:val="002C0F7B"/>
    <w:rsid w:val="002C403D"/>
    <w:rsid w:val="002E4302"/>
    <w:rsid w:val="002F4952"/>
    <w:rsid w:val="00327698"/>
    <w:rsid w:val="00342C0A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A4163"/>
    <w:rsid w:val="004B410A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33FBE"/>
    <w:rsid w:val="00634E6E"/>
    <w:rsid w:val="00640260"/>
    <w:rsid w:val="00641FBD"/>
    <w:rsid w:val="00643351"/>
    <w:rsid w:val="0066119D"/>
    <w:rsid w:val="00665414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615ED"/>
    <w:rsid w:val="00867ECF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B583E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A08C7"/>
    <w:rsid w:val="00CD54C7"/>
    <w:rsid w:val="00CF64C4"/>
    <w:rsid w:val="00CF7655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44F62"/>
    <w:rsid w:val="00E578EB"/>
    <w:rsid w:val="00E6087B"/>
    <w:rsid w:val="00E85EBB"/>
    <w:rsid w:val="00E87EAF"/>
    <w:rsid w:val="00EA10EB"/>
    <w:rsid w:val="00EA7335"/>
    <w:rsid w:val="00EC40DA"/>
    <w:rsid w:val="00EC4915"/>
    <w:rsid w:val="00EC5ED6"/>
    <w:rsid w:val="00EC7AED"/>
    <w:rsid w:val="00F133C2"/>
    <w:rsid w:val="00F2002B"/>
    <w:rsid w:val="00F21669"/>
    <w:rsid w:val="00F32C49"/>
    <w:rsid w:val="00F36AFD"/>
    <w:rsid w:val="00F4153C"/>
    <w:rsid w:val="00F9088F"/>
    <w:rsid w:val="00F92149"/>
    <w:rsid w:val="00F92CF7"/>
    <w:rsid w:val="00FA0151"/>
    <w:rsid w:val="00FB37F2"/>
    <w:rsid w:val="00FB6150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34CC0"/>
  <w15:docId w15:val="{8BE5568C-46BA-4D1E-B764-3080B0B4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867E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BEA25EA92704A5AAFEF08AF112FD3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53D3A6-DE96-4158-8706-362C074980C4}"/>
      </w:docPartPr>
      <w:docPartBody>
        <w:p w:rsidR="004F2F78" w:rsidRDefault="003444BD" w:rsidP="003444BD">
          <w:pPr>
            <w:pStyle w:val="6BEA25EA92704A5AAFEF08AF112FD37F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DA358787CBFF41C982EFFAD1B782C5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74C5DE-8BB3-4AEF-8F69-08798405BFB7}"/>
      </w:docPartPr>
      <w:docPartBody>
        <w:p w:rsidR="004F2F78" w:rsidRDefault="003444BD" w:rsidP="003444BD">
          <w:pPr>
            <w:pStyle w:val="DA358787CBFF41C982EFFAD1B782C5C1"/>
          </w:pPr>
          <w:r w:rsidRPr="00C772D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CC847AD59496197D918EBD19D42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5D11A8-674A-4AED-A494-20240F512203}"/>
      </w:docPartPr>
      <w:docPartBody>
        <w:p w:rsidR="004F2F78" w:rsidRDefault="003444BD" w:rsidP="003444BD">
          <w:pPr>
            <w:pStyle w:val="16ECC847AD59496197D918EBD19D42A8"/>
          </w:pPr>
          <w:r w:rsidRPr="00C772D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E76E9763DD497D9DAC15AB2EA422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C11E5E-256B-499F-ADD1-07CC25E1008E}"/>
      </w:docPartPr>
      <w:docPartBody>
        <w:p w:rsidR="004F2F78" w:rsidRDefault="003444BD" w:rsidP="003444BD">
          <w:pPr>
            <w:pStyle w:val="66E76E9763DD497D9DAC15AB2EA422F0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128C4B94ACAB4893B029CE657D2012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34AC60-F9E6-4FCB-AE89-268D8B7DFE62}"/>
      </w:docPartPr>
      <w:docPartBody>
        <w:p w:rsidR="004F2F78" w:rsidRDefault="003444BD" w:rsidP="003444BD">
          <w:pPr>
            <w:pStyle w:val="128C4B94ACAB4893B029CE657D2012FB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F6BC6842B32D4518A8FE12D43F0016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FDBAD3-0D45-4A9D-9246-E06CB900F1D6}"/>
      </w:docPartPr>
      <w:docPartBody>
        <w:p w:rsidR="004F2F78" w:rsidRDefault="003444BD" w:rsidP="003444BD">
          <w:pPr>
            <w:pStyle w:val="F6BC6842B32D4518A8FE12D43F00162C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E2B"/>
    <w:rsid w:val="000F39B4"/>
    <w:rsid w:val="001D6F7E"/>
    <w:rsid w:val="003444BD"/>
    <w:rsid w:val="003E0E54"/>
    <w:rsid w:val="004F2F78"/>
    <w:rsid w:val="00725072"/>
    <w:rsid w:val="00946A3C"/>
    <w:rsid w:val="00994E2B"/>
    <w:rsid w:val="00C07843"/>
    <w:rsid w:val="00D9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444BD"/>
  </w:style>
  <w:style w:type="paragraph" w:customStyle="1" w:styleId="6BEA25EA92704A5AAFEF08AF112FD37F">
    <w:name w:val="6BEA25EA92704A5AAFEF08AF112FD37F"/>
    <w:rsid w:val="003444BD"/>
  </w:style>
  <w:style w:type="paragraph" w:customStyle="1" w:styleId="DA358787CBFF41C982EFFAD1B782C5C1">
    <w:name w:val="DA358787CBFF41C982EFFAD1B782C5C1"/>
    <w:rsid w:val="003444BD"/>
  </w:style>
  <w:style w:type="paragraph" w:customStyle="1" w:styleId="16ECC847AD59496197D918EBD19D42A8">
    <w:name w:val="16ECC847AD59496197D918EBD19D42A8"/>
    <w:rsid w:val="003444BD"/>
  </w:style>
  <w:style w:type="paragraph" w:customStyle="1" w:styleId="66E76E9763DD497D9DAC15AB2EA422F0">
    <w:name w:val="66E76E9763DD497D9DAC15AB2EA422F0"/>
    <w:rsid w:val="003444BD"/>
  </w:style>
  <w:style w:type="paragraph" w:customStyle="1" w:styleId="128C4B94ACAB4893B029CE657D2012FB">
    <w:name w:val="128C4B94ACAB4893B029CE657D2012FB"/>
    <w:rsid w:val="003444BD"/>
  </w:style>
  <w:style w:type="paragraph" w:customStyle="1" w:styleId="F6BC6842B32D4518A8FE12D43F00162C">
    <w:name w:val="F6BC6842B32D4518A8FE12D43F00162C"/>
    <w:rsid w:val="003444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390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Müller Vanessa</cp:lastModifiedBy>
  <cp:revision>4</cp:revision>
  <cp:lastPrinted>2010-03-03T16:08:00Z</cp:lastPrinted>
  <dcterms:created xsi:type="dcterms:W3CDTF">2024-12-12T10:02:00Z</dcterms:created>
  <dcterms:modified xsi:type="dcterms:W3CDTF">2026-07-02T07:44:00Z</dcterms:modified>
</cp:coreProperties>
</file>